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6A5D7" w14:textId="77777777" w:rsidR="00971341" w:rsidRDefault="00971341" w:rsidP="009713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75523FD" w14:textId="77777777" w:rsidR="00971341" w:rsidRDefault="00971341" w:rsidP="009713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852768F" w14:textId="77777777" w:rsidR="00971341" w:rsidRDefault="00971341" w:rsidP="00971341">
      <w:pPr>
        <w:pStyle w:val="NoSpacing"/>
        <w:rPr>
          <w:rFonts w:cs="Times New Roman"/>
          <w:szCs w:val="24"/>
        </w:rPr>
      </w:pPr>
    </w:p>
    <w:p w14:paraId="5E9AF0AA" w14:textId="77777777" w:rsidR="00971341" w:rsidRDefault="00971341" w:rsidP="00971341">
      <w:pPr>
        <w:pStyle w:val="NoSpacing"/>
        <w:rPr>
          <w:rFonts w:cs="Times New Roman"/>
          <w:szCs w:val="24"/>
        </w:rPr>
      </w:pPr>
    </w:p>
    <w:p w14:paraId="790F83BE" w14:textId="77777777" w:rsidR="00971341" w:rsidRDefault="00971341" w:rsidP="009713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1417</w:t>
      </w:r>
      <w:r>
        <w:rPr>
          <w:rFonts w:cs="Times New Roman"/>
          <w:szCs w:val="24"/>
        </w:rPr>
        <w:tab/>
        <w:t xml:space="preserve">He served on expedition to France under the command of Henry </w:t>
      </w:r>
      <w:proofErr w:type="spellStart"/>
      <w:r>
        <w:rPr>
          <w:rFonts w:cs="Times New Roman"/>
          <w:szCs w:val="24"/>
        </w:rPr>
        <w:t>FitzHugh</w:t>
      </w:r>
      <w:proofErr w:type="spellEnd"/>
      <w:r>
        <w:rPr>
          <w:rFonts w:cs="Times New Roman"/>
          <w:szCs w:val="24"/>
        </w:rPr>
        <w:t>,</w:t>
      </w:r>
    </w:p>
    <w:p w14:paraId="633E15FE" w14:textId="77777777" w:rsidR="00971341" w:rsidRDefault="00971341" w:rsidP="009713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Lord </w:t>
      </w:r>
      <w:proofErr w:type="spellStart"/>
      <w:r>
        <w:rPr>
          <w:rFonts w:cs="Times New Roman"/>
          <w:szCs w:val="24"/>
        </w:rPr>
        <w:t>FitzHugh</w:t>
      </w:r>
      <w:proofErr w:type="spellEnd"/>
      <w:r>
        <w:rPr>
          <w:rFonts w:cs="Times New Roman"/>
          <w:szCs w:val="24"/>
        </w:rPr>
        <w:t>(q.v.).</w:t>
      </w:r>
    </w:p>
    <w:p w14:paraId="5FDEA8C8" w14:textId="77777777" w:rsidR="00971341" w:rsidRDefault="00971341" w:rsidP="0097134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m3, from the AHRC-funded ‘The Soldier in Later Medieval England Online Database’ www.medievalsoldier.org, accessed</w:t>
      </w:r>
    </w:p>
    <w:p w14:paraId="7BFDF5FE" w14:textId="77777777" w:rsidR="00971341" w:rsidRDefault="00971341" w:rsidP="0097134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8D2FC58" w14:textId="77777777" w:rsidR="00971341" w:rsidRDefault="00971341" w:rsidP="00971341">
      <w:pPr>
        <w:pStyle w:val="NoSpacing"/>
        <w:rPr>
          <w:rFonts w:cs="Times New Roman"/>
          <w:szCs w:val="24"/>
        </w:rPr>
      </w:pPr>
    </w:p>
    <w:p w14:paraId="3127AB8A" w14:textId="77777777" w:rsidR="00971341" w:rsidRDefault="00971341" w:rsidP="00971341">
      <w:pPr>
        <w:pStyle w:val="NoSpacing"/>
        <w:rPr>
          <w:rFonts w:cs="Times New Roman"/>
          <w:szCs w:val="24"/>
        </w:rPr>
      </w:pPr>
    </w:p>
    <w:p w14:paraId="59EC925E" w14:textId="77777777" w:rsidR="00971341" w:rsidRDefault="00971341" w:rsidP="009713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2023</w:t>
      </w:r>
    </w:p>
    <w:p w14:paraId="5AAC37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7D430" w14:textId="77777777" w:rsidR="00971341" w:rsidRDefault="00971341" w:rsidP="009139A6">
      <w:r>
        <w:separator/>
      </w:r>
    </w:p>
  </w:endnote>
  <w:endnote w:type="continuationSeparator" w:id="0">
    <w:p w14:paraId="1A27EDA4" w14:textId="77777777" w:rsidR="00971341" w:rsidRDefault="009713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52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FF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BF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CC6FE" w14:textId="77777777" w:rsidR="00971341" w:rsidRDefault="00971341" w:rsidP="009139A6">
      <w:r>
        <w:separator/>
      </w:r>
    </w:p>
  </w:footnote>
  <w:footnote w:type="continuationSeparator" w:id="0">
    <w:p w14:paraId="7F0B9198" w14:textId="77777777" w:rsidR="00971341" w:rsidRDefault="009713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77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C9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E28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41"/>
    <w:rsid w:val="000666E0"/>
    <w:rsid w:val="002510B7"/>
    <w:rsid w:val="005C130B"/>
    <w:rsid w:val="00826F5C"/>
    <w:rsid w:val="009139A6"/>
    <w:rsid w:val="009448BB"/>
    <w:rsid w:val="00947624"/>
    <w:rsid w:val="0097134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4931F"/>
  <w15:chartTrackingRefBased/>
  <w15:docId w15:val="{8037DD14-8F37-485D-87CC-C902AFD2A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2023-04-27T17:50:00Z</dcterms:created>
  <dcterms:modified xsi:type="dcterms:W3CDTF">2023-04-27T17:50:00Z</dcterms:modified>
</cp:coreProperties>
</file>